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4B4098">
        <w:rPr>
          <w:rFonts w:ascii="Tahoma" w:hAnsi="Tahoma" w:cs="Tahoma"/>
          <w:sz w:val="22"/>
          <w:szCs w:val="22"/>
          <w:lang w:val="hr-HR"/>
        </w:rPr>
        <w:t>53/15</w:t>
      </w:r>
    </w:p>
    <w:p w:rsidR="00F918BD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4B4098">
        <w:rPr>
          <w:rFonts w:ascii="Tahoma" w:hAnsi="Tahoma" w:cs="Tahoma"/>
          <w:sz w:val="22"/>
          <w:szCs w:val="22"/>
          <w:lang w:val="hr-HR"/>
        </w:rPr>
        <w:t>15</w:t>
      </w:r>
      <w:r w:rsidR="004332C7">
        <w:rPr>
          <w:rFonts w:ascii="Tahoma" w:hAnsi="Tahoma" w:cs="Tahoma"/>
          <w:sz w:val="22"/>
          <w:szCs w:val="22"/>
          <w:lang w:val="hr-HR"/>
        </w:rPr>
        <w:t>.1</w:t>
      </w:r>
      <w:r w:rsidR="004B4098">
        <w:rPr>
          <w:rFonts w:ascii="Tahoma" w:hAnsi="Tahoma" w:cs="Tahoma"/>
          <w:sz w:val="22"/>
          <w:szCs w:val="22"/>
          <w:lang w:val="hr-HR"/>
        </w:rPr>
        <w:t>.2015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333048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7C756F" w:rsidRPr="004B4098" w:rsidRDefault="007C756F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4332C7" w:rsidRPr="004B4098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4B4098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4B4098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B4098">
        <w:rPr>
          <w:rFonts w:ascii="Tahoma" w:hAnsi="Tahoma" w:cs="Tahoma"/>
          <w:sz w:val="22"/>
          <w:szCs w:val="22"/>
          <w:lang w:val="sr-Cyrl-CS"/>
        </w:rPr>
        <w:tab/>
      </w:r>
      <w:r w:rsidRPr="004B4098">
        <w:rPr>
          <w:rFonts w:ascii="Tahoma" w:hAnsi="Tahoma" w:cs="Tahoma"/>
          <w:sz w:val="22"/>
          <w:szCs w:val="22"/>
        </w:rPr>
        <w:t>На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основу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B4098">
        <w:rPr>
          <w:rFonts w:ascii="Tahoma" w:hAnsi="Tahoma" w:cs="Tahoma"/>
          <w:sz w:val="22"/>
          <w:szCs w:val="22"/>
        </w:rPr>
        <w:t xml:space="preserve">л. 46. и 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B4098">
        <w:rPr>
          <w:rFonts w:ascii="Tahoma" w:hAnsi="Tahoma" w:cs="Tahoma"/>
          <w:sz w:val="22"/>
          <w:szCs w:val="22"/>
        </w:rPr>
        <w:t>Пословника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Представни</w:t>
      </w:r>
      <w:r w:rsidRPr="004B4098">
        <w:rPr>
          <w:rFonts w:ascii="Tahoma" w:hAnsi="Tahoma" w:cs="Tahoma"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sz w:val="22"/>
          <w:szCs w:val="22"/>
        </w:rPr>
        <w:t>ког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дома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B4098">
        <w:rPr>
          <w:rFonts w:ascii="Tahoma" w:hAnsi="Tahoma" w:cs="Tahoma"/>
          <w:sz w:val="22"/>
          <w:szCs w:val="22"/>
        </w:rPr>
        <w:t>Слу</w:t>
      </w:r>
      <w:r w:rsidRPr="004B4098">
        <w:rPr>
          <w:rFonts w:ascii="Tahoma" w:hAnsi="Tahoma" w:cs="Tahoma"/>
          <w:sz w:val="22"/>
          <w:szCs w:val="22"/>
          <w:lang w:val="sr-Cyrl-CS"/>
        </w:rPr>
        <w:t>ж</w:t>
      </w:r>
      <w:r w:rsidRPr="004B4098">
        <w:rPr>
          <w:rFonts w:ascii="Tahoma" w:hAnsi="Tahoma" w:cs="Tahoma"/>
          <w:sz w:val="22"/>
          <w:szCs w:val="22"/>
        </w:rPr>
        <w:t>бене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новине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B4098">
        <w:rPr>
          <w:rFonts w:ascii="Tahoma" w:hAnsi="Tahoma" w:cs="Tahoma"/>
          <w:sz w:val="22"/>
          <w:szCs w:val="22"/>
        </w:rPr>
        <w:t>број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B4098">
        <w:rPr>
          <w:rFonts w:ascii="Tahoma" w:hAnsi="Tahoma" w:cs="Tahoma"/>
          <w:b/>
          <w:sz w:val="22"/>
          <w:szCs w:val="22"/>
        </w:rPr>
        <w:t>сазивам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B4098" w:rsidRPr="004B4098">
        <w:rPr>
          <w:rFonts w:ascii="Tahoma" w:hAnsi="Tahoma" w:cs="Tahoma"/>
          <w:b/>
          <w:sz w:val="22"/>
          <w:szCs w:val="22"/>
          <w:lang w:val="bs-Latn-BA"/>
        </w:rPr>
        <w:t>2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B4098">
        <w:rPr>
          <w:rFonts w:ascii="Tahoma" w:hAnsi="Tahoma" w:cs="Tahoma"/>
          <w:b/>
          <w:sz w:val="22"/>
          <w:szCs w:val="22"/>
        </w:rPr>
        <w:t>Уставне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комисије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Представни</w:t>
      </w:r>
      <w:r w:rsidRPr="004B4098">
        <w:rPr>
          <w:rFonts w:ascii="Tahoma" w:hAnsi="Tahoma" w:cs="Tahoma"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sz w:val="22"/>
          <w:szCs w:val="22"/>
        </w:rPr>
        <w:t>ког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дома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 xml:space="preserve">за </w:t>
      </w:r>
      <w:r w:rsidR="004B4098" w:rsidRPr="004B4098">
        <w:rPr>
          <w:rFonts w:ascii="Tahoma" w:hAnsi="Tahoma" w:cs="Tahoma"/>
          <w:b/>
          <w:sz w:val="22"/>
          <w:szCs w:val="22"/>
          <w:lang w:val="bs-Latn-BA"/>
        </w:rPr>
        <w:t>чeтвртaк</w:t>
      </w:r>
      <w:r w:rsidRPr="004B4098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506FA8" w:rsidRPr="004B4098">
        <w:rPr>
          <w:rFonts w:ascii="Tahoma" w:hAnsi="Tahoma" w:cs="Tahoma"/>
          <w:b/>
          <w:sz w:val="22"/>
          <w:szCs w:val="22"/>
          <w:lang w:val="bs-Latn-BA"/>
        </w:rPr>
        <w:t>2</w:t>
      </w:r>
      <w:r w:rsidR="004B4098" w:rsidRPr="004B4098">
        <w:rPr>
          <w:rFonts w:ascii="Tahoma" w:hAnsi="Tahoma" w:cs="Tahoma"/>
          <w:b/>
          <w:sz w:val="22"/>
          <w:szCs w:val="22"/>
          <w:lang w:val="bs-Latn-BA"/>
        </w:rPr>
        <w:t>2.1</w:t>
      </w:r>
      <w:r w:rsidR="00882590" w:rsidRPr="004B4098">
        <w:rPr>
          <w:rFonts w:ascii="Tahoma" w:hAnsi="Tahoma" w:cs="Tahoma"/>
          <w:b/>
          <w:sz w:val="22"/>
          <w:szCs w:val="22"/>
          <w:lang w:val="bs-Latn-BA"/>
        </w:rPr>
        <w:t>.</w:t>
      </w:r>
      <w:r w:rsidR="004B4098" w:rsidRPr="004B4098">
        <w:rPr>
          <w:rFonts w:ascii="Tahoma" w:hAnsi="Tahoma" w:cs="Tahoma"/>
          <w:b/>
          <w:sz w:val="22"/>
          <w:szCs w:val="22"/>
          <w:lang w:val="bs-Latn-BA"/>
        </w:rPr>
        <w:t>2015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са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по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b/>
          <w:sz w:val="22"/>
          <w:szCs w:val="22"/>
        </w:rPr>
        <w:t>етком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у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B4098" w:rsidRPr="004B4098">
        <w:rPr>
          <w:rFonts w:ascii="Tahoma" w:hAnsi="Tahoma" w:cs="Tahoma"/>
          <w:b/>
          <w:sz w:val="22"/>
          <w:szCs w:val="22"/>
          <w:lang w:val="bs-Latn-BA"/>
        </w:rPr>
        <w:t>11</w:t>
      </w:r>
      <w:r w:rsidR="003A4E07" w:rsidRPr="004B409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сати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B4098">
        <w:rPr>
          <w:rFonts w:ascii="Tahoma" w:hAnsi="Tahoma" w:cs="Tahoma"/>
          <w:sz w:val="22"/>
          <w:szCs w:val="22"/>
          <w:lang w:val="hr-HR"/>
        </w:rPr>
        <w:tab/>
      </w:r>
      <w:r w:rsidRPr="004B4098">
        <w:rPr>
          <w:rFonts w:ascii="Tahoma" w:hAnsi="Tahoma" w:cs="Tahoma"/>
          <w:sz w:val="22"/>
          <w:szCs w:val="22"/>
        </w:rPr>
        <w:t>Сједница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B4098">
        <w:rPr>
          <w:rFonts w:ascii="Tahoma" w:hAnsi="Tahoma" w:cs="Tahoma"/>
          <w:sz w:val="22"/>
          <w:szCs w:val="22"/>
        </w:rPr>
        <w:t>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се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одр</w:t>
      </w:r>
      <w:r w:rsidRPr="004B4098">
        <w:rPr>
          <w:rFonts w:ascii="Tahoma" w:hAnsi="Tahoma" w:cs="Tahoma"/>
          <w:sz w:val="22"/>
          <w:szCs w:val="22"/>
          <w:lang w:val="hr-HR"/>
        </w:rPr>
        <w:t>ж</w:t>
      </w:r>
      <w:r w:rsidRPr="004B4098">
        <w:rPr>
          <w:rFonts w:ascii="Tahoma" w:hAnsi="Tahoma" w:cs="Tahoma"/>
          <w:sz w:val="22"/>
          <w:szCs w:val="22"/>
        </w:rPr>
        <w:t>ати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згради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Сарајеву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B4098">
        <w:rPr>
          <w:rFonts w:ascii="Tahoma" w:hAnsi="Tahoma" w:cs="Tahoma"/>
          <w:sz w:val="22"/>
          <w:szCs w:val="22"/>
        </w:rPr>
        <w:t>ул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B4098">
        <w:rPr>
          <w:rFonts w:ascii="Tahoma" w:hAnsi="Tahoma" w:cs="Tahoma"/>
          <w:sz w:val="22"/>
          <w:szCs w:val="22"/>
        </w:rPr>
        <w:t>Хамдије Крешевљаковића број 3.</w:t>
      </w:r>
      <w:r w:rsidRPr="004B4098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B4098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B4098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ДНЕВНИ РЕД</w:t>
      </w:r>
    </w:p>
    <w:p w:rsidR="004B4098" w:rsidRPr="004B4098" w:rsidRDefault="004B4098" w:rsidP="004B4098">
      <w:pPr>
        <w:rPr>
          <w:rFonts w:ascii="Tahoma" w:hAnsi="Tahoma" w:cs="Tahoma"/>
          <w:sz w:val="22"/>
          <w:szCs w:val="22"/>
          <w:lang w:val="bs-Latn-BA"/>
        </w:rPr>
      </w:pPr>
    </w:p>
    <w:p w:rsidR="004B4098" w:rsidRPr="004B4098" w:rsidRDefault="004B4098" w:rsidP="004B4098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Упoзнaвaњe сa oдлукaмa Устaвнoг судa Фeдeрaциje БиХ кoje нису извршeнe у Фeдeрaциjи БиХ</w:t>
      </w:r>
    </w:p>
    <w:p w:rsidR="004B4098" w:rsidRPr="004B4098" w:rsidRDefault="004B4098" w:rsidP="004B4098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Упaзнaвaњe сa Зaхтjeвoм зa утврђивaњe устaвнoсти пojeдиних oдрeдби Зaкoнa o прoдajи стaнoвa нa кojимa пoстojи стaнaрскo прaвo – прeдмeт Устaвнoг судa ФБИХ У-51/13 – jaвнa рaспрaвa 27.1.2015. гoдинe</w:t>
      </w:r>
    </w:p>
    <w:p w:rsidR="004B4098" w:rsidRPr="004B4098" w:rsidRDefault="004B4098" w:rsidP="004B4098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 xml:space="preserve">Упoзнaвaњe сa прeдмeтoм зa утврђивaњe устaвнoсти прeд Уcтaвним судoм ФБиХ пojeдиних oдрeдби Зaкoнa o инспeкциjaмa у Фeдeрaциjи БиХ – прeдмeт У-1/15 </w:t>
      </w:r>
    </w:p>
    <w:p w:rsidR="004B4098" w:rsidRPr="004B4098" w:rsidRDefault="004B4098" w:rsidP="004B4098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Teкућa питaњa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D3EED" w:rsidRDefault="00F918BD" w:rsidP="004332C7">
      <w:pPr>
        <w:spacing w:line="276" w:lineRule="auto"/>
        <w:jc w:val="both"/>
        <w:rPr>
          <w:rFonts w:ascii="Tahoma" w:hAnsi="Tahoma" w:cs="Tahoma"/>
          <w:sz w:val="16"/>
          <w:szCs w:val="16"/>
          <w:lang w:val="bs-Latn-BA"/>
        </w:rPr>
      </w:pPr>
    </w:p>
    <w:p w:rsidR="00E7041A" w:rsidRPr="00A30B71" w:rsidRDefault="00F918BD" w:rsidP="004332C7">
      <w:pPr>
        <w:spacing w:line="276" w:lineRule="auto"/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8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4332C7" w:rsidRDefault="004332C7" w:rsidP="004332C7">
      <w:pPr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4332C7" w:rsidRDefault="004332C7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4332C7" w:rsidRPr="009D3EED" w:rsidRDefault="004332C7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</w:t>
      </w:r>
      <w:r w:rsidR="00BD0797">
        <w:rPr>
          <w:rFonts w:ascii="Tahoma" w:hAnsi="Tahoma" w:cs="Tahoma"/>
          <w:b w:val="0"/>
          <w:szCs w:val="22"/>
        </w:rPr>
        <w:t>ставничког дома</w:t>
      </w:r>
      <w:r w:rsidR="00BD0797">
        <w:rPr>
          <w:rFonts w:ascii="Tahoma" w:hAnsi="Tahoma" w:cs="Tahoma"/>
          <w:b w:val="0"/>
          <w:szCs w:val="22"/>
        </w:rPr>
        <w:tab/>
      </w:r>
      <w:r w:rsidR="00BD0797">
        <w:rPr>
          <w:rFonts w:ascii="Tahoma" w:hAnsi="Tahoma" w:cs="Tahoma"/>
          <w:b w:val="0"/>
          <w:szCs w:val="22"/>
        </w:rPr>
        <w:tab/>
        <w:t xml:space="preserve">           </w:t>
      </w:r>
      <w:r w:rsidR="009A718C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o</w:t>
      </w:r>
      <w:r w:rsidR="009A718C">
        <w:rPr>
          <w:rFonts w:ascii="Tahoma" w:hAnsi="Tahoma" w:cs="Tahoma"/>
          <w:b w:val="0"/>
          <w:szCs w:val="22"/>
        </w:rPr>
        <w:t>ф</w:t>
      </w:r>
      <w:r w:rsidR="00506FA8">
        <w:rPr>
          <w:rFonts w:ascii="Tahoma" w:hAnsi="Tahoma" w:cs="Tahoma"/>
          <w:b w:val="0"/>
          <w:szCs w:val="22"/>
        </w:rPr>
        <w:t>.</w:t>
      </w:r>
      <w:r w:rsidR="009A718C">
        <w:rPr>
          <w:rFonts w:ascii="Tahoma" w:hAnsi="Tahoma" w:cs="Tahoma"/>
          <w:b w:val="0"/>
          <w:szCs w:val="22"/>
        </w:rPr>
        <w:t>др</w:t>
      </w:r>
      <w:r w:rsidR="00506FA8">
        <w:rPr>
          <w:rFonts w:ascii="Tahoma" w:hAnsi="Tahoma" w:cs="Tahoma"/>
          <w:b w:val="0"/>
          <w:szCs w:val="22"/>
        </w:rPr>
        <w:t>.</w:t>
      </w:r>
      <w:r w:rsidR="009A718C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Џ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e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в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a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 xml:space="preserve">д </w:t>
      </w:r>
      <w:r w:rsidR="004332C7">
        <w:rPr>
          <w:rFonts w:ascii="Tahoma" w:hAnsi="Tahoma" w:cs="Tahoma"/>
          <w:b w:val="0"/>
          <w:sz w:val="24"/>
          <w:szCs w:val="24"/>
          <w:lang w:val="bs-Latn-BA"/>
        </w:rPr>
        <w:t>Х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</w:t>
      </w:r>
      <w:r w:rsidR="004332C7">
        <w:rPr>
          <w:rFonts w:ascii="Tahoma" w:hAnsi="Tahoma" w:cs="Tahoma"/>
          <w:b w:val="0"/>
          <w:sz w:val="24"/>
          <w:szCs w:val="24"/>
          <w:lang w:val="bs-Latn-BA"/>
        </w:rPr>
        <w:t>џић</w:t>
      </w:r>
      <w:r w:rsidR="00A35C94">
        <w:rPr>
          <w:rFonts w:ascii="Tahoma" w:hAnsi="Tahoma" w:cs="Tahoma"/>
          <w:b w:val="0"/>
          <w:sz w:val="24"/>
          <w:szCs w:val="24"/>
          <w:lang w:val="bs-Latn-BA"/>
        </w:rPr>
        <w:t>, c.p.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E36" w:rsidRDefault="005A4E36" w:rsidP="008F621F">
      <w:r>
        <w:separator/>
      </w:r>
    </w:p>
  </w:endnote>
  <w:endnote w:type="continuationSeparator" w:id="0">
    <w:p w:rsidR="005A4E36" w:rsidRDefault="005A4E36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A31691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E36" w:rsidRDefault="005A4E36" w:rsidP="008F621F">
      <w:r>
        <w:separator/>
      </w:r>
    </w:p>
  </w:footnote>
  <w:footnote w:type="continuationSeparator" w:id="0">
    <w:p w:rsidR="005A4E36" w:rsidRDefault="005A4E36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8"/>
  </w:num>
  <w:num w:numId="5">
    <w:abstractNumId w:val="10"/>
  </w:num>
  <w:num w:numId="6">
    <w:abstractNumId w:val="12"/>
  </w:num>
  <w:num w:numId="7">
    <w:abstractNumId w:val="5"/>
  </w:num>
  <w:num w:numId="8">
    <w:abstractNumId w:val="4"/>
  </w:num>
  <w:num w:numId="9">
    <w:abstractNumId w:val="13"/>
  </w:num>
  <w:num w:numId="10">
    <w:abstractNumId w:val="0"/>
  </w:num>
  <w:num w:numId="11">
    <w:abstractNumId w:val="2"/>
  </w:num>
  <w:num w:numId="12">
    <w:abstractNumId w:val="7"/>
  </w:num>
  <w:num w:numId="13">
    <w:abstractNumId w:val="11"/>
  </w:num>
  <w:num w:numId="14">
    <w:abstractNumId w:val="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55347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B4EFC"/>
    <w:rsid w:val="001C6EB3"/>
    <w:rsid w:val="00252CB4"/>
    <w:rsid w:val="00265285"/>
    <w:rsid w:val="00287851"/>
    <w:rsid w:val="002F3C7A"/>
    <w:rsid w:val="00333048"/>
    <w:rsid w:val="003679AB"/>
    <w:rsid w:val="0038091F"/>
    <w:rsid w:val="003A4E07"/>
    <w:rsid w:val="003C19DB"/>
    <w:rsid w:val="003D0665"/>
    <w:rsid w:val="003F6D94"/>
    <w:rsid w:val="004332C7"/>
    <w:rsid w:val="004B4098"/>
    <w:rsid w:val="004C1045"/>
    <w:rsid w:val="00506FA8"/>
    <w:rsid w:val="00580241"/>
    <w:rsid w:val="005865A7"/>
    <w:rsid w:val="0059616D"/>
    <w:rsid w:val="005A4E36"/>
    <w:rsid w:val="005B226C"/>
    <w:rsid w:val="00635B43"/>
    <w:rsid w:val="00651054"/>
    <w:rsid w:val="00665259"/>
    <w:rsid w:val="006664F9"/>
    <w:rsid w:val="00685538"/>
    <w:rsid w:val="00696020"/>
    <w:rsid w:val="006A651A"/>
    <w:rsid w:val="0070702E"/>
    <w:rsid w:val="007307D0"/>
    <w:rsid w:val="007508FB"/>
    <w:rsid w:val="00763A8B"/>
    <w:rsid w:val="007C374F"/>
    <w:rsid w:val="007C40A9"/>
    <w:rsid w:val="007C756F"/>
    <w:rsid w:val="007E0E41"/>
    <w:rsid w:val="008157A1"/>
    <w:rsid w:val="008324A9"/>
    <w:rsid w:val="00852D96"/>
    <w:rsid w:val="00876B27"/>
    <w:rsid w:val="00882590"/>
    <w:rsid w:val="00882BA5"/>
    <w:rsid w:val="0088690B"/>
    <w:rsid w:val="00897883"/>
    <w:rsid w:val="008A6448"/>
    <w:rsid w:val="008F621F"/>
    <w:rsid w:val="00941F6A"/>
    <w:rsid w:val="0096354B"/>
    <w:rsid w:val="00971E19"/>
    <w:rsid w:val="00986673"/>
    <w:rsid w:val="00987EC6"/>
    <w:rsid w:val="009A718C"/>
    <w:rsid w:val="009D3EED"/>
    <w:rsid w:val="009D6D7B"/>
    <w:rsid w:val="009F14AE"/>
    <w:rsid w:val="00A31691"/>
    <w:rsid w:val="00A35C94"/>
    <w:rsid w:val="00A6496F"/>
    <w:rsid w:val="00A97354"/>
    <w:rsid w:val="00AD4E92"/>
    <w:rsid w:val="00AD699E"/>
    <w:rsid w:val="00B0254F"/>
    <w:rsid w:val="00B30351"/>
    <w:rsid w:val="00B437A7"/>
    <w:rsid w:val="00B61471"/>
    <w:rsid w:val="00BD0797"/>
    <w:rsid w:val="00C477D7"/>
    <w:rsid w:val="00D14503"/>
    <w:rsid w:val="00D22118"/>
    <w:rsid w:val="00D22227"/>
    <w:rsid w:val="00D3060E"/>
    <w:rsid w:val="00D458DC"/>
    <w:rsid w:val="00D7649A"/>
    <w:rsid w:val="00D83482"/>
    <w:rsid w:val="00D92EDB"/>
    <w:rsid w:val="00DD46BC"/>
    <w:rsid w:val="00E356D8"/>
    <w:rsid w:val="00E62DA3"/>
    <w:rsid w:val="00E7041A"/>
    <w:rsid w:val="00E824B7"/>
    <w:rsid w:val="00E85EFF"/>
    <w:rsid w:val="00EE5042"/>
    <w:rsid w:val="00F118A9"/>
    <w:rsid w:val="00F17B83"/>
    <w:rsid w:val="00F711E2"/>
    <w:rsid w:val="00F918BD"/>
    <w:rsid w:val="00FC1C7A"/>
    <w:rsid w:val="00FF1E6F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6563E-13BC-4FA1-9173-07A7BD19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1646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2015-01-15T12:36:00Z</cp:lastPrinted>
  <dcterms:created xsi:type="dcterms:W3CDTF">2016-02-15T06:40:00Z</dcterms:created>
  <dcterms:modified xsi:type="dcterms:W3CDTF">2016-02-15T06:50:00Z</dcterms:modified>
</cp:coreProperties>
</file>